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2B007263">
                <wp:simplePos x="0" y="0"/>
                <wp:positionH relativeFrom="column">
                  <wp:posOffset>7020846</wp:posOffset>
                </wp:positionH>
                <wp:positionV relativeFrom="paragraph">
                  <wp:posOffset>-571500</wp:posOffset>
                </wp:positionV>
                <wp:extent cx="2373874" cy="771525"/>
                <wp:effectExtent l="19050" t="0" r="26670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3874" cy="771525"/>
                          <a:chOff x="12866" y="523"/>
                          <a:chExt cx="2698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866" y="561"/>
                            <a:ext cx="2698" cy="968"/>
                            <a:chOff x="9089" y="720"/>
                            <a:chExt cx="2246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89" y="1077"/>
                              <a:ext cx="2246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5062294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96354738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5755464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0E7019D2" w14:textId="05F246DB" w:rsidR="0072710E" w:rsidRPr="00535962" w:rsidRDefault="00A2584D" w:rsidP="0072710E">
                                            <w:pPr>
                                              <w:jc w:val="center"/>
                                            </w:pPr>
                                            <w:sdt>
                                              <w:sdtPr>
                                                <w:rPr>
                                                  <w:rStyle w:val="Style2"/>
                                                </w:rPr>
                                                <w:alias w:val="No. del Expediente de Compras "/>
                                                <w:tag w:val="No. del Expediente de Compras "/>
                                                <w:id w:val="254790019"/>
                                              </w:sdtPr>
                                              <w:sdtEndPr>
                                                <w:rPr>
                                                  <w:rStyle w:val="Style2"/>
                                                </w:rPr>
                                              </w:sdtEndPr>
                                              <w:sdtContent>
                                                <w:r w:rsidR="0072710E">
                                                  <w:rPr>
                                                    <w:rStyle w:val="Style2"/>
                                                  </w:rPr>
                                                  <w:t>supbanco-CCC-</w:t>
                                                </w:r>
                                                <w:r w:rsidR="004B0F7F">
                                                  <w:rPr>
                                                    <w:rStyle w:val="Style2"/>
                                                  </w:rPr>
                                                  <w:t>LPN</w:t>
                                                </w:r>
                                                <w:r w:rsidR="004D1463"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4400D4">
                                                  <w:rPr>
                                                    <w:rStyle w:val="Style2"/>
                                                  </w:rPr>
                                                  <w:t>6</w:t>
                                                </w:r>
                                                <w:r w:rsidR="004D1463">
                                                  <w:rPr>
                                                    <w:rStyle w:val="Style2"/>
                                                  </w:rPr>
                                                  <w:t>-000</w:t>
                                                </w:r>
                                                <w:r w:rsidR="0058243A">
                                                  <w:rPr>
                                                    <w:rStyle w:val="Style2"/>
                                                  </w:rPr>
                                                  <w:t>4</w:t>
                                                </w:r>
                                              </w:sdtContent>
                                            </w:sdt>
                                          </w:p>
                                          <w:p w14:paraId="20819490" w14:textId="7D9B463B" w:rsidR="00840E00" w:rsidRPr="00535962" w:rsidRDefault="00A2584D" w:rsidP="0072710E">
                                            <w:pPr>
                                              <w:jc w:val="center"/>
                                            </w:pPr>
                                          </w:p>
                                        </w:sdtContent>
                                      </w:sdt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8pt;margin-top:-45pt;width:186.9pt;height:60.75pt;z-index:251660288" coordorigin="12866,523" coordsize="2698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866;top:561;width:2698;height:968" coordorigin="9089,720" coordsize="224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089;top:1077;width:2246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5062294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96354738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0E7019D2" w14:textId="05F246DB" w:rsidR="0072710E" w:rsidRPr="00535962" w:rsidRDefault="00A2584D" w:rsidP="0072710E">
                                      <w:pPr>
                                        <w:jc w:val="center"/>
                                      </w:pPr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25479001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r w:rsidR="0072710E">
                                            <w:rPr>
                                              <w:rStyle w:val="Style2"/>
                                            </w:rPr>
                                            <w:t>supbanco-CCC-</w:t>
                                          </w:r>
                                          <w:r w:rsidR="004B0F7F">
                                            <w:rPr>
                                              <w:rStyle w:val="Style2"/>
                                            </w:rPr>
                                            <w:t>LPN</w:t>
                                          </w:r>
                                          <w:r w:rsidR="004D1463"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4400D4">
                                            <w:rPr>
                                              <w:rStyle w:val="Style2"/>
                                            </w:rPr>
                                            <w:t>6</w:t>
                                          </w:r>
                                          <w:r w:rsidR="004D1463">
                                            <w:rPr>
                                              <w:rStyle w:val="Style2"/>
                                            </w:rPr>
                                            <w:t>-000</w:t>
                                          </w:r>
                                          <w:r w:rsidR="0058243A">
                                            <w:rPr>
                                              <w:rStyle w:val="Style2"/>
                                            </w:rPr>
                                            <w:t>4</w:t>
                                          </w:r>
                                        </w:sdtContent>
                                      </w:sdt>
                                    </w:p>
                                    <w:p w14:paraId="20819490" w14:textId="7D9B463B" w:rsidR="00840E00" w:rsidRPr="00535962" w:rsidRDefault="00A2584D" w:rsidP="0072710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3127E934" w:rsidR="002E1412" w:rsidRPr="002E1412" w:rsidRDefault="00A2584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</w:t>
                                </w:r>
                                <w:r w:rsidR="001D12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ú</w:t>
                                </w:r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3127E934" w:rsidR="002E1412" w:rsidRPr="002E1412" w:rsidRDefault="00A2584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</w:t>
                          </w:r>
                          <w:r w:rsidR="001D1222">
                            <w:rPr>
                              <w:rStyle w:val="Style6"/>
                              <w:sz w:val="24"/>
                              <w:szCs w:val="24"/>
                            </w:rPr>
                            <w:t>ú</w:t>
                          </w:r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A2584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A2584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A2584D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A2584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12F85" w14:textId="77777777" w:rsidR="00A2584D" w:rsidRDefault="00A2584D" w:rsidP="001007E7">
      <w:pPr>
        <w:spacing w:after="0" w:line="240" w:lineRule="auto"/>
      </w:pPr>
      <w:r>
        <w:separator/>
      </w:r>
    </w:p>
  </w:endnote>
  <w:endnote w:type="continuationSeparator" w:id="0">
    <w:p w14:paraId="20CCF68A" w14:textId="77777777" w:rsidR="00A2584D" w:rsidRDefault="00A258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0FB45" w14:textId="77777777" w:rsidR="00A2584D" w:rsidRDefault="00A2584D" w:rsidP="001007E7">
      <w:pPr>
        <w:spacing w:after="0" w:line="240" w:lineRule="auto"/>
      </w:pPr>
      <w:r>
        <w:separator/>
      </w:r>
    </w:p>
  </w:footnote>
  <w:footnote w:type="continuationSeparator" w:id="0">
    <w:p w14:paraId="7EB5B795" w14:textId="77777777" w:rsidR="00A2584D" w:rsidRDefault="00A2584D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03604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0EA"/>
    <w:rsid w:val="0001679F"/>
    <w:rsid w:val="00034DD9"/>
    <w:rsid w:val="000813E3"/>
    <w:rsid w:val="00090E8D"/>
    <w:rsid w:val="000A5DAC"/>
    <w:rsid w:val="000B0BBA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1222"/>
    <w:rsid w:val="001D33C1"/>
    <w:rsid w:val="001F28CC"/>
    <w:rsid w:val="001F6E72"/>
    <w:rsid w:val="001F73A7"/>
    <w:rsid w:val="00211439"/>
    <w:rsid w:val="002356C0"/>
    <w:rsid w:val="00253DBA"/>
    <w:rsid w:val="0026335F"/>
    <w:rsid w:val="002655DF"/>
    <w:rsid w:val="00273D8C"/>
    <w:rsid w:val="00284B63"/>
    <w:rsid w:val="002860A4"/>
    <w:rsid w:val="002971F5"/>
    <w:rsid w:val="002E1412"/>
    <w:rsid w:val="00314023"/>
    <w:rsid w:val="0031441A"/>
    <w:rsid w:val="00336B98"/>
    <w:rsid w:val="003B38E0"/>
    <w:rsid w:val="003F0543"/>
    <w:rsid w:val="0042490F"/>
    <w:rsid w:val="004400D4"/>
    <w:rsid w:val="00466B9C"/>
    <w:rsid w:val="004762B3"/>
    <w:rsid w:val="004767CC"/>
    <w:rsid w:val="004B0F7F"/>
    <w:rsid w:val="004C4743"/>
    <w:rsid w:val="004D1463"/>
    <w:rsid w:val="00506C47"/>
    <w:rsid w:val="005124BA"/>
    <w:rsid w:val="0053293F"/>
    <w:rsid w:val="00535962"/>
    <w:rsid w:val="00551CCA"/>
    <w:rsid w:val="0058243A"/>
    <w:rsid w:val="00586EB6"/>
    <w:rsid w:val="00597786"/>
    <w:rsid w:val="005B442B"/>
    <w:rsid w:val="005C194B"/>
    <w:rsid w:val="00602C05"/>
    <w:rsid w:val="006108A0"/>
    <w:rsid w:val="00611A07"/>
    <w:rsid w:val="00625568"/>
    <w:rsid w:val="0062592A"/>
    <w:rsid w:val="0063288C"/>
    <w:rsid w:val="006506D0"/>
    <w:rsid w:val="00651E48"/>
    <w:rsid w:val="006709BC"/>
    <w:rsid w:val="006758C0"/>
    <w:rsid w:val="006A43C4"/>
    <w:rsid w:val="006E5CDF"/>
    <w:rsid w:val="0070632B"/>
    <w:rsid w:val="007064C5"/>
    <w:rsid w:val="0072710E"/>
    <w:rsid w:val="007372FF"/>
    <w:rsid w:val="007448F7"/>
    <w:rsid w:val="007464BB"/>
    <w:rsid w:val="007563D3"/>
    <w:rsid w:val="00780880"/>
    <w:rsid w:val="007A4D7F"/>
    <w:rsid w:val="007B6F6F"/>
    <w:rsid w:val="007D608F"/>
    <w:rsid w:val="00801EF6"/>
    <w:rsid w:val="00807477"/>
    <w:rsid w:val="00810515"/>
    <w:rsid w:val="00822B7A"/>
    <w:rsid w:val="00830A6F"/>
    <w:rsid w:val="0083342F"/>
    <w:rsid w:val="00840E00"/>
    <w:rsid w:val="00853831"/>
    <w:rsid w:val="008610EA"/>
    <w:rsid w:val="00896739"/>
    <w:rsid w:val="008A68D0"/>
    <w:rsid w:val="008B3AE5"/>
    <w:rsid w:val="00993204"/>
    <w:rsid w:val="009A2AEC"/>
    <w:rsid w:val="009A41E5"/>
    <w:rsid w:val="009F06B8"/>
    <w:rsid w:val="00A16099"/>
    <w:rsid w:val="00A2584D"/>
    <w:rsid w:val="00A44977"/>
    <w:rsid w:val="00A640BD"/>
    <w:rsid w:val="00A6449B"/>
    <w:rsid w:val="00A73BAD"/>
    <w:rsid w:val="00A838E6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15FF9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32C6"/>
    <w:rsid w:val="00D74334"/>
    <w:rsid w:val="00D90D49"/>
    <w:rsid w:val="00D9379E"/>
    <w:rsid w:val="00DA2093"/>
    <w:rsid w:val="00DC5D96"/>
    <w:rsid w:val="00DD4F3E"/>
    <w:rsid w:val="00DF350C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0</TotalTime>
  <Pages>1</Pages>
  <Words>124</Words>
  <Characters>771</Characters>
  <Application>Microsoft Office Word</Application>
  <DocSecurity>0</DocSecurity>
  <Lines>23</Lines>
  <Paragraphs>12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2</cp:revision>
  <cp:lastPrinted>2011-03-04T19:05:00Z</cp:lastPrinted>
  <dcterms:created xsi:type="dcterms:W3CDTF">2026-03-12T13:27:00Z</dcterms:created>
  <dcterms:modified xsi:type="dcterms:W3CDTF">2026-03-12T13:27:00Z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2023-01-06T17:16:13Z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4137370a-93dd-4334-9b1a-f27e0ae2296e</vt:lpwstr>
  </property>
  <property fmtid="{D5CDD505-2E9C-101B-9397-08002B2CF9AE}" pid="8" name="MSIP_Label_81f5a2da-7ac4-4e60-a27b-a125ee74514f_ContentBits">
    <vt:lpwstr>0</vt:lpwstr>
  </property>
</Properties>
</file>